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1F3E9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DOMENYK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2F46FF7F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</w:p>
    <w:p w14:paraId="51C47A69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</w:p>
    <w:p w14:paraId="7998EEB9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and his wife, Joan.</w:t>
      </w:r>
    </w:p>
    <w:p w14:paraId="7B0B3493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(Ricardian XX p.29)</w:t>
      </w:r>
    </w:p>
    <w:p w14:paraId="77ECF7E4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Markeby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junior(q.v.).   (ibid.) </w:t>
      </w:r>
    </w:p>
    <w:p w14:paraId="58EED5D8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</w:p>
    <w:p w14:paraId="5D8EAE96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</w:p>
    <w:p w14:paraId="45CC98A4" w14:textId="77777777" w:rsidR="00283C0F" w:rsidRDefault="00283C0F" w:rsidP="0028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2021</w:t>
      </w:r>
    </w:p>
    <w:p w14:paraId="382B53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780C6" w14:textId="77777777" w:rsidR="00283C0F" w:rsidRDefault="00283C0F" w:rsidP="009139A6">
      <w:r>
        <w:separator/>
      </w:r>
    </w:p>
  </w:endnote>
  <w:endnote w:type="continuationSeparator" w:id="0">
    <w:p w14:paraId="0B775F30" w14:textId="77777777" w:rsidR="00283C0F" w:rsidRDefault="00283C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C4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064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51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44CFA" w14:textId="77777777" w:rsidR="00283C0F" w:rsidRDefault="00283C0F" w:rsidP="009139A6">
      <w:r>
        <w:separator/>
      </w:r>
    </w:p>
  </w:footnote>
  <w:footnote w:type="continuationSeparator" w:id="0">
    <w:p w14:paraId="5055172B" w14:textId="77777777" w:rsidR="00283C0F" w:rsidRDefault="00283C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02E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03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4CE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C0F"/>
    <w:rsid w:val="000666E0"/>
    <w:rsid w:val="002510B7"/>
    <w:rsid w:val="00283C0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EAC06"/>
  <w15:chartTrackingRefBased/>
  <w15:docId w15:val="{A93856D2-39BF-489E-B96D-431B2558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C0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2021-05-25T19:12:00Z</dcterms:created>
  <dcterms:modified xsi:type="dcterms:W3CDTF">2021-05-25T19:13:00Z</dcterms:modified>
</cp:coreProperties>
</file>